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C90" w:rsidRDefault="004C3C90" w:rsidP="004C3C90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法人经历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4C3C9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4C3C9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法人主体资格材料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C3C9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C3C9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授权委托书、受托人身份证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法定代表人亲自办理时无需提供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4C3C9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与法人经历相关的材料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C3C90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4C3C90" w:rsidRDefault="004C3C90" w:rsidP="005A0D1E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4C3C90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4C3C90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4C3C90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4C3C90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3C90" w:rsidRDefault="004C3C90" w:rsidP="00830DFB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4C3C90" w:rsidRDefault="004C3C90" w:rsidP="00830DF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自受理公证申请之日起七个工作日内向当事人出具公证书。但是，因不可抗力、补充证明材料或者需要核实有关情况的，所需时间不计算在期限内。</w:t>
            </w:r>
          </w:p>
        </w:tc>
      </w:tr>
    </w:tbl>
    <w:p w:rsidR="004C3C90" w:rsidRPr="00EE7128" w:rsidRDefault="004C3C90" w:rsidP="005E2801">
      <w:pPr>
        <w:rPr>
          <w:rFonts w:cs="Times New Roman"/>
        </w:rPr>
      </w:pPr>
    </w:p>
    <w:p w:rsidR="004C3C90" w:rsidRPr="005E2801" w:rsidRDefault="004C3C90">
      <w:pPr>
        <w:rPr>
          <w:rFonts w:cs="Times New Roman"/>
        </w:rPr>
      </w:pPr>
    </w:p>
    <w:sectPr w:rsidR="004C3C90" w:rsidRPr="005E2801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C90" w:rsidRDefault="004C3C90" w:rsidP="005E280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C3C90" w:rsidRDefault="004C3C90" w:rsidP="005E280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C90" w:rsidRDefault="004C3C90" w:rsidP="005E280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C3C90" w:rsidRDefault="004C3C90" w:rsidP="005E280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07C7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07C7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19A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3C90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6492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5A6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0D1E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01"/>
    <w:rsid w:val="005E28DD"/>
    <w:rsid w:val="005E2D62"/>
    <w:rsid w:val="005E46FD"/>
    <w:rsid w:val="005E4D31"/>
    <w:rsid w:val="005F0895"/>
    <w:rsid w:val="005F1083"/>
    <w:rsid w:val="005F129C"/>
    <w:rsid w:val="005F1EC9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01B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5EE6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1290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1A5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DFB"/>
    <w:rsid w:val="00830E04"/>
    <w:rsid w:val="00832852"/>
    <w:rsid w:val="0083290C"/>
    <w:rsid w:val="00835DEB"/>
    <w:rsid w:val="00836EB2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118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376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E7656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57F0D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6F0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1624D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1A6"/>
    <w:rsid w:val="00DA19A5"/>
    <w:rsid w:val="00DA2C41"/>
    <w:rsid w:val="00DA30C0"/>
    <w:rsid w:val="00DA422F"/>
    <w:rsid w:val="00DB36B2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E712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01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E280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E280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E2801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E28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99</Words>
  <Characters>570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2018-07-21T11:25:00Z</dcterms:created>
  <dcterms:modified xsi:type="dcterms:W3CDTF">2018-08-04T05:25:00Z</dcterms:modified>
</cp:coreProperties>
</file>